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FB7" w:rsidRPr="00411D5E" w:rsidRDefault="00C87FB7" w:rsidP="00411D5E">
      <w:pPr>
        <w:rPr>
          <w:rFonts w:ascii="Verdana" w:hAnsi="Verdana"/>
          <w:b/>
          <w:color w:val="000000"/>
          <w:spacing w:val="-10"/>
          <w:u w:val="single"/>
        </w:rPr>
      </w:pPr>
      <w:r w:rsidRPr="00411D5E">
        <w:rPr>
          <w:rFonts w:ascii="Verdana" w:hAnsi="Verdana"/>
          <w:noProof/>
          <w:shd w:val="clear" w:color="auto" w:fill="2A2D33"/>
          <w:lang w:eastAsia="en-GB"/>
        </w:rPr>
        <w:drawing>
          <wp:inline distT="0" distB="0" distL="0" distR="0" wp14:anchorId="2BBD4878" wp14:editId="1791FDA9">
            <wp:extent cx="5143500" cy="647700"/>
            <wp:effectExtent l="0" t="0" r="0" b="0"/>
            <wp:docPr id="1" name="Picture 1" descr="UI for JSP log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I for JSP log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  <w:b/>
        </w:rPr>
      </w:pPr>
      <w:r w:rsidRPr="00411D5E">
        <w:rPr>
          <w:rFonts w:ascii="Verdana" w:hAnsi="Verdana"/>
          <w:b/>
        </w:rPr>
        <w:t xml:space="preserve">@Note: Solution we are excepting for </w:t>
      </w:r>
      <w:r w:rsidRPr="00411D5E">
        <w:rPr>
          <w:rFonts w:ascii="Verdana" w:hAnsi="Verdana"/>
          <w:b/>
          <w:color w:val="0070C0"/>
        </w:rPr>
        <w:t>JSP TAG</w:t>
      </w:r>
      <w:r w:rsidRPr="00411D5E">
        <w:rPr>
          <w:rFonts w:ascii="Verdana" w:hAnsi="Verdana"/>
          <w:b/>
        </w:rPr>
        <w:t xml:space="preserve"> only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D803EF" w:rsidRDefault="00411D5E" w:rsidP="00411D5E">
      <w:pPr>
        <w:pStyle w:val="NoSpacing"/>
        <w:rPr>
          <w:rFonts w:ascii="Verdana" w:hAnsi="Verdana"/>
          <w:b/>
          <w:u w:val="single"/>
        </w:rPr>
      </w:pPr>
      <w:r w:rsidRPr="00D803EF">
        <w:rPr>
          <w:rFonts w:ascii="Verdana" w:hAnsi="Verdana"/>
          <w:b/>
          <w:u w:val="single"/>
        </w:rPr>
        <w:t>ISSUE 1:</w:t>
      </w:r>
    </w:p>
    <w:p w:rsidR="00411D5E" w:rsidRPr="00411D5E" w:rsidRDefault="00411D5E" w:rsidP="00411D5E">
      <w:pPr>
        <w:pStyle w:val="NoSpacing"/>
        <w:rPr>
          <w:rFonts w:ascii="Verdana" w:hAnsi="Verdana"/>
          <w:b/>
        </w:rPr>
      </w:pPr>
    </w:p>
    <w:p w:rsidR="00411D5E" w:rsidRPr="00D803EF" w:rsidRDefault="00411D5E" w:rsidP="00411D5E">
      <w:pPr>
        <w:pStyle w:val="NoSpacing"/>
        <w:rPr>
          <w:rFonts w:ascii="Verdana" w:hAnsi="Verdana"/>
          <w:b/>
          <w:color w:val="0070C0"/>
        </w:rPr>
      </w:pPr>
      <w:r w:rsidRPr="00D803EF">
        <w:rPr>
          <w:rFonts w:ascii="Verdana" w:hAnsi="Verdana"/>
          <w:b/>
          <w:color w:val="0070C0"/>
        </w:rPr>
        <w:t>Kendo Editor Backspace Cursor Position Issue [JSP]</w:t>
      </w:r>
    </w:p>
    <w:p w:rsid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  <w:b/>
        </w:rPr>
      </w:pPr>
      <w:r w:rsidRPr="00411D5E">
        <w:rPr>
          <w:rFonts w:ascii="Verdana" w:hAnsi="Verdana"/>
          <w:b/>
        </w:rPr>
        <w:t>Description: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 xml:space="preserve">When writing a mail message inside kendo Editor and when using backspace key from keyboard encountered number of issue and </w:t>
      </w:r>
      <w:r w:rsidRPr="00411D5E">
        <w:rPr>
          <w:rFonts w:ascii="Verdana" w:hAnsi="Verdana"/>
          <w:b/>
        </w:rPr>
        <w:t>same is replicating in Kendo Editor Demo (http://demos.telerik.com/jsp-ui/editor/index)</w:t>
      </w:r>
      <w:r w:rsidRPr="00411D5E">
        <w:rPr>
          <w:rFonts w:ascii="Verdana" w:hAnsi="Verdana"/>
        </w:rPr>
        <w:t xml:space="preserve"> as well.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 xml:space="preserve">When pressing the Backspace key from keyboard Cursor Position Moved At the end of the Editor Content Area. 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1.</w:t>
      </w:r>
      <w:r w:rsidRPr="00411D5E">
        <w:rPr>
          <w:rFonts w:ascii="Verdana" w:hAnsi="Verdana"/>
        </w:rPr>
        <w:tab/>
        <w:t xml:space="preserve">Also Some time Text Paragraph Line also shifted end of the Editor Content 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Pr="00411D5E">
        <w:rPr>
          <w:rFonts w:ascii="Verdana" w:hAnsi="Verdana"/>
        </w:rPr>
        <w:t>Area.</w:t>
      </w:r>
      <w:r w:rsidRPr="00411D5E">
        <w:rPr>
          <w:rFonts w:ascii="Verdana" w:hAnsi="Verdana"/>
        </w:rPr>
        <w:tab/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2.</w:t>
      </w:r>
      <w:r w:rsidRPr="00411D5E">
        <w:rPr>
          <w:rFonts w:ascii="Verdana" w:hAnsi="Verdana"/>
        </w:rPr>
        <w:tab/>
        <w:t>Sometime unable to predict the behaviours and position of cu.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D803EF" w:rsidRDefault="00411D5E" w:rsidP="00411D5E">
      <w:pPr>
        <w:pStyle w:val="NoSpacing"/>
        <w:rPr>
          <w:rFonts w:ascii="Verdana" w:hAnsi="Verdana"/>
          <w:b/>
          <w:u w:val="single"/>
        </w:rPr>
      </w:pPr>
      <w:r w:rsidRPr="00D803EF">
        <w:rPr>
          <w:rFonts w:ascii="Verdana" w:hAnsi="Verdana"/>
          <w:b/>
          <w:u w:val="single"/>
        </w:rPr>
        <w:t>ISSUE 2: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D803EF" w:rsidRDefault="00411D5E" w:rsidP="00411D5E">
      <w:pPr>
        <w:pStyle w:val="NoSpacing"/>
        <w:rPr>
          <w:rFonts w:ascii="Verdana" w:hAnsi="Verdana"/>
          <w:b/>
          <w:color w:val="0070C0"/>
        </w:rPr>
      </w:pPr>
      <w:r w:rsidRPr="00D803EF">
        <w:rPr>
          <w:rFonts w:ascii="Verdana" w:hAnsi="Verdana"/>
          <w:b/>
          <w:color w:val="0070C0"/>
        </w:rPr>
        <w:t xml:space="preserve">Hitting Enter after formatted first line is re-positioning line and </w:t>
      </w:r>
      <w:r w:rsidR="000506F0" w:rsidRPr="00D803EF">
        <w:rPr>
          <w:rFonts w:ascii="Verdana" w:hAnsi="Verdana"/>
          <w:b/>
          <w:color w:val="0070C0"/>
        </w:rPr>
        <w:t>cursor. Mostly</w:t>
      </w:r>
      <w:r w:rsidRPr="00D803EF">
        <w:rPr>
          <w:rFonts w:ascii="Verdana" w:hAnsi="Verdana"/>
          <w:b/>
          <w:color w:val="0070C0"/>
        </w:rPr>
        <w:t xml:space="preserve"> </w:t>
      </w:r>
      <w:r w:rsidR="00132630" w:rsidRPr="00D803EF">
        <w:rPr>
          <w:rFonts w:ascii="Verdana" w:hAnsi="Verdana"/>
          <w:b/>
          <w:color w:val="0070C0"/>
        </w:rPr>
        <w:t>it</w:t>
      </w:r>
      <w:r w:rsidRPr="00D803EF">
        <w:rPr>
          <w:rFonts w:ascii="Verdana" w:hAnsi="Verdana"/>
          <w:b/>
          <w:color w:val="0070C0"/>
        </w:rPr>
        <w:t xml:space="preserve"> is specific to IE browser and other as well.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Default="00411D5E" w:rsidP="00411D5E">
      <w:pPr>
        <w:pStyle w:val="NoSpacing"/>
        <w:rPr>
          <w:rFonts w:ascii="Verdana" w:hAnsi="Verdana"/>
          <w:b/>
        </w:rPr>
      </w:pPr>
      <w:r w:rsidRPr="000506F0">
        <w:rPr>
          <w:rFonts w:ascii="Verdana" w:hAnsi="Verdana"/>
          <w:b/>
        </w:rPr>
        <w:t xml:space="preserve">Description: </w:t>
      </w:r>
    </w:p>
    <w:p w:rsidR="000506F0" w:rsidRPr="000506F0" w:rsidRDefault="000506F0" w:rsidP="00411D5E">
      <w:pPr>
        <w:pStyle w:val="NoSpacing"/>
        <w:rPr>
          <w:rFonts w:ascii="Verdana" w:hAnsi="Verdana"/>
          <w:b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1. Open kendo editor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2. Type some text in first line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3. Apply formatting on this line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4. Hit enter at the end of first line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0506F0" w:rsidRDefault="00411D5E" w:rsidP="00411D5E">
      <w:pPr>
        <w:pStyle w:val="NoSpacing"/>
        <w:rPr>
          <w:rFonts w:ascii="Verdana" w:hAnsi="Verdana"/>
          <w:b/>
        </w:rPr>
      </w:pPr>
      <w:r w:rsidRPr="000506F0">
        <w:rPr>
          <w:rFonts w:ascii="Verdana" w:hAnsi="Verdana"/>
          <w:b/>
        </w:rPr>
        <w:t>Actual Result: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This first line moves to third line position and cursor is focused on second line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D803EF">
        <w:rPr>
          <w:rFonts w:ascii="Verdana" w:hAnsi="Verdana"/>
          <w:b/>
        </w:rPr>
        <w:t>@Note: Same is replicating in Kendo Editor Demo (http://demos.telerik.com/jsp-ui/editor/index) as well</w:t>
      </w:r>
      <w:r w:rsidRPr="00411D5E">
        <w:rPr>
          <w:rFonts w:ascii="Verdana" w:hAnsi="Verdana"/>
        </w:rPr>
        <w:t>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Default="00411D5E" w:rsidP="00411D5E">
      <w:pPr>
        <w:pStyle w:val="NoSpacing"/>
        <w:rPr>
          <w:rFonts w:ascii="Verdana" w:hAnsi="Verdana"/>
        </w:rPr>
      </w:pPr>
    </w:p>
    <w:p w:rsidR="00D803EF" w:rsidRDefault="00D803EF" w:rsidP="00411D5E">
      <w:pPr>
        <w:pStyle w:val="NoSpacing"/>
        <w:rPr>
          <w:rFonts w:ascii="Verdana" w:hAnsi="Verdana"/>
        </w:rPr>
      </w:pPr>
    </w:p>
    <w:p w:rsidR="00D803EF" w:rsidRDefault="00D803EF" w:rsidP="00411D5E">
      <w:pPr>
        <w:pStyle w:val="NoSpacing"/>
        <w:rPr>
          <w:rFonts w:ascii="Verdana" w:hAnsi="Verdana"/>
        </w:rPr>
      </w:pPr>
    </w:p>
    <w:p w:rsidR="00D803EF" w:rsidRDefault="00D803EF" w:rsidP="00411D5E">
      <w:pPr>
        <w:pStyle w:val="NoSpacing"/>
        <w:rPr>
          <w:rFonts w:ascii="Verdana" w:hAnsi="Verdana"/>
        </w:rPr>
      </w:pPr>
    </w:p>
    <w:p w:rsidR="00D803EF" w:rsidRDefault="00D803EF" w:rsidP="00411D5E">
      <w:pPr>
        <w:pStyle w:val="NoSpacing"/>
        <w:rPr>
          <w:rFonts w:ascii="Verdana" w:hAnsi="Verdana"/>
        </w:rPr>
      </w:pPr>
    </w:p>
    <w:p w:rsidR="00D803EF" w:rsidRPr="00411D5E" w:rsidRDefault="00D803EF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D803EF">
        <w:rPr>
          <w:rFonts w:ascii="Verdana" w:hAnsi="Verdana"/>
          <w:b/>
          <w:u w:val="single"/>
        </w:rPr>
        <w:lastRenderedPageBreak/>
        <w:t>Issue 3: (Specific to IE Browser</w:t>
      </w:r>
      <w:r w:rsidRPr="00411D5E">
        <w:rPr>
          <w:rFonts w:ascii="Verdana" w:hAnsi="Verdana"/>
        </w:rPr>
        <w:t>)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D803EF" w:rsidRDefault="00411D5E" w:rsidP="00411D5E">
      <w:pPr>
        <w:pStyle w:val="NoSpacing"/>
        <w:rPr>
          <w:rFonts w:ascii="Verdana" w:hAnsi="Verdana"/>
          <w:b/>
          <w:color w:val="0070C0"/>
        </w:rPr>
      </w:pPr>
      <w:r w:rsidRPr="00D803EF">
        <w:rPr>
          <w:rFonts w:ascii="Verdana" w:hAnsi="Verdana"/>
          <w:b/>
          <w:color w:val="0070C0"/>
        </w:rPr>
        <w:t>Bullets, Numbering Indentation etc. does not work .Backspace on next line after bullets removes bullets.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Default="00411D5E" w:rsidP="00411D5E">
      <w:pPr>
        <w:pStyle w:val="NoSpacing"/>
        <w:rPr>
          <w:rFonts w:ascii="Verdana" w:hAnsi="Verdana"/>
          <w:b/>
        </w:rPr>
      </w:pPr>
      <w:r w:rsidRPr="00167663">
        <w:rPr>
          <w:rFonts w:ascii="Verdana" w:hAnsi="Verdana"/>
          <w:b/>
        </w:rPr>
        <w:t>Description:</w:t>
      </w:r>
    </w:p>
    <w:p w:rsidR="00167663" w:rsidRPr="00167663" w:rsidRDefault="00167663" w:rsidP="00411D5E">
      <w:pPr>
        <w:pStyle w:val="NoSpacing"/>
        <w:rPr>
          <w:rFonts w:ascii="Verdana" w:hAnsi="Verdana"/>
          <w:b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1. Open Kendo editor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 xml:space="preserve">2. Write few lines of text 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How are you?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I am Fine.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Thank You.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3. Select and apply bullets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4. Click after ‘Thank You.’ .i.e. positioned the cursor at the end of third line text end (at the end of ‘Thank You.’) and hit enter from keyboard.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5. Cursor is moved to next line after ‘Thank You’ with bullets.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6. Hit backspace to remove bullet from fourth line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167663" w:rsidRDefault="00411D5E" w:rsidP="00411D5E">
      <w:pPr>
        <w:pStyle w:val="NoSpacing"/>
        <w:rPr>
          <w:rFonts w:ascii="Verdana" w:hAnsi="Verdana"/>
          <w:b/>
        </w:rPr>
      </w:pPr>
      <w:r w:rsidRPr="00167663">
        <w:rPr>
          <w:rFonts w:ascii="Verdana" w:hAnsi="Verdana"/>
          <w:b/>
        </w:rPr>
        <w:t>Actual Result: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Bullets is removed from all the above lines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411D5E" w:rsidRPr="00411D5E" w:rsidRDefault="00411D5E" w:rsidP="00411D5E">
      <w:pPr>
        <w:pStyle w:val="NoSpacing"/>
        <w:rPr>
          <w:rFonts w:ascii="Verdana" w:hAnsi="Verdana"/>
        </w:rPr>
      </w:pPr>
    </w:p>
    <w:p w:rsidR="00D33196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>We are facing this issue at client Side and very High Priority Issue.</w:t>
      </w:r>
    </w:p>
    <w:p w:rsidR="00411D5E" w:rsidRPr="00D33196" w:rsidRDefault="00411D5E" w:rsidP="00411D5E">
      <w:pPr>
        <w:pStyle w:val="NoSpacing"/>
        <w:rPr>
          <w:rFonts w:ascii="Verdana" w:hAnsi="Verdana"/>
          <w:b/>
        </w:rPr>
      </w:pPr>
      <w:r w:rsidRPr="00D33196">
        <w:rPr>
          <w:rFonts w:ascii="Verdana" w:hAnsi="Verdana"/>
          <w:b/>
        </w:rPr>
        <w:t xml:space="preserve"> So kindly provide some solution on immediate basis.</w:t>
      </w:r>
    </w:p>
    <w:p w:rsidR="00411D5E" w:rsidRPr="00411D5E" w:rsidRDefault="00411D5E" w:rsidP="00411D5E">
      <w:pPr>
        <w:pStyle w:val="NoSpacing"/>
        <w:rPr>
          <w:rFonts w:ascii="Verdana" w:hAnsi="Verdana"/>
        </w:rPr>
      </w:pPr>
      <w:r w:rsidRPr="00411D5E">
        <w:rPr>
          <w:rFonts w:ascii="Verdana" w:hAnsi="Verdana"/>
        </w:rPr>
        <w:tab/>
      </w:r>
      <w:bookmarkStart w:id="0" w:name="_GoBack"/>
      <w:bookmarkEnd w:id="0"/>
    </w:p>
    <w:sectPr w:rsidR="00411D5E" w:rsidRPr="00411D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2E49"/>
    <w:multiLevelType w:val="hybridMultilevel"/>
    <w:tmpl w:val="1478C3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36B"/>
    <w:rsid w:val="000506F0"/>
    <w:rsid w:val="000A32EC"/>
    <w:rsid w:val="000D22A0"/>
    <w:rsid w:val="00132630"/>
    <w:rsid w:val="001447FA"/>
    <w:rsid w:val="00167663"/>
    <w:rsid w:val="001773FD"/>
    <w:rsid w:val="002239E9"/>
    <w:rsid w:val="00247FD1"/>
    <w:rsid w:val="0032359D"/>
    <w:rsid w:val="00411D5E"/>
    <w:rsid w:val="00412A44"/>
    <w:rsid w:val="00425B2D"/>
    <w:rsid w:val="004834C7"/>
    <w:rsid w:val="0078536B"/>
    <w:rsid w:val="00817A05"/>
    <w:rsid w:val="00882ADD"/>
    <w:rsid w:val="008C13CF"/>
    <w:rsid w:val="008F1796"/>
    <w:rsid w:val="00A32D15"/>
    <w:rsid w:val="00AF706B"/>
    <w:rsid w:val="00B0533C"/>
    <w:rsid w:val="00BC22E9"/>
    <w:rsid w:val="00C64208"/>
    <w:rsid w:val="00C87FB7"/>
    <w:rsid w:val="00CE79B0"/>
    <w:rsid w:val="00D33196"/>
    <w:rsid w:val="00D803EF"/>
    <w:rsid w:val="00DC642E"/>
    <w:rsid w:val="00E0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53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1D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36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706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F706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2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12A44"/>
  </w:style>
  <w:style w:type="paragraph" w:styleId="NoSpacing">
    <w:name w:val="No Spacing"/>
    <w:uiPriority w:val="1"/>
    <w:qFormat/>
    <w:rsid w:val="00411D5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1D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53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1D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36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706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F706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2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12A44"/>
  </w:style>
  <w:style w:type="paragraph" w:styleId="NoSpacing">
    <w:name w:val="No Spacing"/>
    <w:uiPriority w:val="1"/>
    <w:qFormat/>
    <w:rsid w:val="00411D5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1D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mos.telerik.com/jsp-u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C8E705F0.dotm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CPA Global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Arvind Pandey4</dc:creator>
  <cp:lastModifiedBy>Arvind Pandey4</cp:lastModifiedBy>
  <cp:revision>2</cp:revision>
  <dcterms:created xsi:type="dcterms:W3CDTF">2016-06-29T06:03:00Z</dcterms:created>
  <dcterms:modified xsi:type="dcterms:W3CDTF">2016-06-29T06:03:00Z</dcterms:modified>
</cp:coreProperties>
</file>